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F0F" w:rsidRPr="00DE0827" w:rsidRDefault="003A1F0F" w:rsidP="00D27935">
      <w:pPr>
        <w:pStyle w:val="ListParagraph"/>
        <w:spacing w:after="0" w:line="360" w:lineRule="auto"/>
        <w:ind w:left="0"/>
        <w:rPr>
          <w:rFonts w:ascii="Times New Roman" w:hAnsi="Times New Roman"/>
          <w:b/>
          <w:sz w:val="28"/>
          <w:szCs w:val="28"/>
          <w:lang w:val="de-DE"/>
        </w:rPr>
      </w:pPr>
      <w:r w:rsidRPr="00DE0827">
        <w:rPr>
          <w:rFonts w:ascii="Times New Roman" w:hAnsi="Times New Roman"/>
          <w:b/>
          <w:sz w:val="28"/>
          <w:szCs w:val="28"/>
          <w:lang w:val="de-DE"/>
        </w:rPr>
        <w:t xml:space="preserve">                                </w:t>
      </w:r>
      <w:r>
        <w:rPr>
          <w:rFonts w:ascii="Times New Roman" w:hAnsi="Times New Roman"/>
          <w:b/>
          <w:sz w:val="28"/>
          <w:szCs w:val="28"/>
        </w:rPr>
        <w:t>Текст</w:t>
      </w:r>
      <w:r w:rsidRPr="00DE0827">
        <w:rPr>
          <w:rFonts w:ascii="Times New Roman" w:hAnsi="Times New Roman"/>
          <w:b/>
          <w:sz w:val="28"/>
          <w:szCs w:val="28"/>
          <w:lang w:val="de-DE"/>
        </w:rPr>
        <w:t xml:space="preserve"> </w:t>
      </w:r>
      <w:r>
        <w:rPr>
          <w:rFonts w:ascii="Times New Roman" w:hAnsi="Times New Roman"/>
          <w:b/>
          <w:sz w:val="28"/>
          <w:szCs w:val="28"/>
        </w:rPr>
        <w:t>для</w:t>
      </w:r>
      <w:r w:rsidRPr="00DE0827">
        <w:rPr>
          <w:rFonts w:ascii="Times New Roman" w:hAnsi="Times New Roman"/>
          <w:b/>
          <w:sz w:val="28"/>
          <w:szCs w:val="28"/>
          <w:lang w:val="de-DE"/>
        </w:rPr>
        <w:t xml:space="preserve"> </w:t>
      </w:r>
      <w:r>
        <w:rPr>
          <w:rFonts w:ascii="Times New Roman" w:hAnsi="Times New Roman"/>
          <w:b/>
          <w:sz w:val="28"/>
          <w:szCs w:val="28"/>
        </w:rPr>
        <w:t>аудирования</w:t>
      </w:r>
      <w:bookmarkStart w:id="0" w:name="_GoBack"/>
      <w:bookmarkEnd w:id="0"/>
    </w:p>
    <w:p w:rsidR="003A1F0F" w:rsidRPr="00DE0827" w:rsidRDefault="003A1F0F" w:rsidP="00D27935">
      <w:pPr>
        <w:pStyle w:val="ListParagraph"/>
        <w:spacing w:after="0" w:line="360" w:lineRule="auto"/>
        <w:ind w:left="0"/>
        <w:rPr>
          <w:rFonts w:ascii="Times New Roman" w:hAnsi="Times New Roman"/>
          <w:b/>
          <w:sz w:val="28"/>
          <w:szCs w:val="28"/>
          <w:lang w:val="de-DE"/>
        </w:rPr>
      </w:pPr>
      <w:r w:rsidRPr="00DE0827">
        <w:rPr>
          <w:rFonts w:ascii="Times New Roman" w:hAnsi="Times New Roman"/>
          <w:b/>
          <w:sz w:val="28"/>
          <w:szCs w:val="28"/>
          <w:lang w:val="de-DE"/>
        </w:rPr>
        <w:t xml:space="preserve">                                            7 – 8 </w:t>
      </w:r>
      <w:r>
        <w:rPr>
          <w:rFonts w:ascii="Times New Roman" w:hAnsi="Times New Roman"/>
          <w:b/>
          <w:sz w:val="28"/>
          <w:szCs w:val="28"/>
        </w:rPr>
        <w:t>классы</w:t>
      </w:r>
    </w:p>
    <w:p w:rsidR="003A1F0F" w:rsidRDefault="003A1F0F"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 xml:space="preserve">Hören Sie sich ein Interview mit der Stylistin Claudia Schindler an. </w:t>
      </w:r>
    </w:p>
    <w:p w:rsidR="003A1F0F" w:rsidRDefault="003A1F0F"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Sie hören den Text zweimal.</w:t>
      </w:r>
    </w:p>
    <w:p w:rsidR="003A1F0F" w:rsidRDefault="003A1F0F"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Lesen Sie zuerst die Aufgaben 1 – 15. Dafür haben Sie 2 Minuten Zeit.</w:t>
      </w:r>
    </w:p>
    <w:p w:rsidR="003A1F0F" w:rsidRPr="00DE0827" w:rsidRDefault="003A1F0F" w:rsidP="00D27935">
      <w:pPr>
        <w:pStyle w:val="ListParagraph"/>
        <w:spacing w:after="0" w:line="360" w:lineRule="auto"/>
        <w:ind w:left="0"/>
        <w:rPr>
          <w:rFonts w:ascii="Times New Roman" w:hAnsi="Times New Roman"/>
          <w:sz w:val="28"/>
          <w:szCs w:val="28"/>
          <w:lang w:val="de-DE"/>
        </w:rPr>
      </w:pPr>
      <w:r w:rsidRPr="00DE0827">
        <w:rPr>
          <w:rFonts w:ascii="Times New Roman" w:hAnsi="Times New Roman"/>
          <w:sz w:val="28"/>
          <w:szCs w:val="28"/>
          <w:lang w:val="de-DE"/>
        </w:rPr>
        <w:t>(</w:t>
      </w:r>
      <w:r>
        <w:rPr>
          <w:rFonts w:ascii="Times New Roman" w:hAnsi="Times New Roman"/>
          <w:sz w:val="28"/>
          <w:szCs w:val="28"/>
        </w:rPr>
        <w:t>Пауза</w:t>
      </w:r>
      <w:r w:rsidRPr="00DE0827">
        <w:rPr>
          <w:rFonts w:ascii="Times New Roman" w:hAnsi="Times New Roman"/>
          <w:sz w:val="28"/>
          <w:szCs w:val="28"/>
          <w:lang w:val="de-DE"/>
        </w:rPr>
        <w:t xml:space="preserve"> 2 </w:t>
      </w:r>
      <w:r>
        <w:rPr>
          <w:rFonts w:ascii="Times New Roman" w:hAnsi="Times New Roman"/>
          <w:sz w:val="28"/>
          <w:szCs w:val="28"/>
        </w:rPr>
        <w:t>минуты</w:t>
      </w:r>
      <w:r w:rsidRPr="00DE0827">
        <w:rPr>
          <w:rFonts w:ascii="Times New Roman" w:hAnsi="Times New Roman"/>
          <w:sz w:val="28"/>
          <w:szCs w:val="28"/>
          <w:lang w:val="de-DE"/>
        </w:rPr>
        <w:t>)</w:t>
      </w:r>
    </w:p>
    <w:p w:rsidR="003A1F0F" w:rsidRDefault="003A1F0F" w:rsidP="00D27935">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Jetzt hören Sie den Text.</w:t>
      </w:r>
    </w:p>
    <w:p w:rsidR="003A1F0F" w:rsidRPr="00DE0827" w:rsidRDefault="003A1F0F" w:rsidP="00D27935">
      <w:pPr>
        <w:pStyle w:val="ListParagraph"/>
        <w:spacing w:after="0" w:line="360" w:lineRule="auto"/>
        <w:ind w:left="0"/>
        <w:rPr>
          <w:rFonts w:ascii="Times New Roman" w:hAnsi="Times New Roman"/>
          <w:sz w:val="28"/>
          <w:szCs w:val="28"/>
        </w:rPr>
      </w:pPr>
      <w:r>
        <w:rPr>
          <w:rFonts w:ascii="Times New Roman" w:hAnsi="Times New Roman"/>
          <w:sz w:val="28"/>
          <w:szCs w:val="28"/>
        </w:rPr>
        <w:t>(Звучит текст)</w:t>
      </w:r>
    </w:p>
    <w:p w:rsidR="003A1F0F" w:rsidRDefault="003A1F0F">
      <w:pPr>
        <w:rPr>
          <w:lang w:val="de-DE"/>
        </w:rPr>
      </w:pPr>
      <w:r>
        <w:rPr>
          <w:lang w:val="de-DE"/>
        </w:rPr>
        <w:t>M – Moderator      C – Claudia Schindler</w:t>
      </w:r>
    </w:p>
    <w:p w:rsidR="003A1F0F" w:rsidRDefault="003A1F0F">
      <w:pPr>
        <w:rPr>
          <w:lang w:val="de-DE"/>
        </w:rPr>
      </w:pPr>
    </w:p>
    <w:p w:rsidR="003A1F0F" w:rsidRDefault="003A1F0F">
      <w:pPr>
        <w:rPr>
          <w:lang w:val="de-DE"/>
        </w:rPr>
      </w:pPr>
      <w:r>
        <w:rPr>
          <w:lang w:val="de-DE"/>
        </w:rPr>
        <w:t xml:space="preserve">M: Herzlich willkommen in unserem aktuellen Morgenmagazin. Unser Gast im Studio ist heute Claudia Schindler. Claudia ist 22 Jahre alt und von Beruf Stylistin. Sie kümmert sich um das Aussehen von Models bei Fototerminen und Modeschauen. Guten Morgen, Claudia! </w:t>
      </w:r>
    </w:p>
    <w:p w:rsidR="003A1F0F" w:rsidRDefault="003A1F0F">
      <w:pPr>
        <w:rPr>
          <w:lang w:val="de-DE"/>
        </w:rPr>
      </w:pPr>
      <w:r>
        <w:rPr>
          <w:lang w:val="de-DE"/>
        </w:rPr>
        <w:t>C: Guten Morgen!</w:t>
      </w:r>
    </w:p>
    <w:p w:rsidR="003A1F0F" w:rsidRDefault="003A1F0F">
      <w:pPr>
        <w:rPr>
          <w:lang w:val="de-DE"/>
        </w:rPr>
      </w:pPr>
      <w:r>
        <w:rPr>
          <w:lang w:val="de-DE"/>
        </w:rPr>
        <w:t>M: Claudia, was machen Sie genau?</w:t>
      </w:r>
    </w:p>
    <w:p w:rsidR="003A1F0F" w:rsidRDefault="003A1F0F">
      <w:pPr>
        <w:rPr>
          <w:lang w:val="de-DE"/>
        </w:rPr>
      </w:pPr>
      <w:r>
        <w:rPr>
          <w:lang w:val="de-DE"/>
        </w:rPr>
        <w:t>C: Ja, ich sorge dafür, dass die Models gut aussehen. Das heißt, ich kümmere mich um die Kleidung, die Frisur, das Make</w:t>
      </w:r>
      <w:r w:rsidRPr="004E6097">
        <w:rPr>
          <w:lang w:val="de-DE"/>
        </w:rPr>
        <w:t>-</w:t>
      </w:r>
      <w:r>
        <w:rPr>
          <w:lang w:val="de-DE"/>
        </w:rPr>
        <w:t>up. Es muss alles zusammenpassen.</w:t>
      </w:r>
    </w:p>
    <w:p w:rsidR="003A1F0F" w:rsidRDefault="003A1F0F">
      <w:pPr>
        <w:rPr>
          <w:lang w:val="de-DE"/>
        </w:rPr>
      </w:pPr>
      <w:r>
        <w:rPr>
          <w:lang w:val="de-DE"/>
        </w:rPr>
        <w:t>M: Interessieren Sie sich auch privat für die Mode und ein modisches Aussehen?</w:t>
      </w:r>
    </w:p>
    <w:p w:rsidR="003A1F0F" w:rsidRDefault="003A1F0F">
      <w:pPr>
        <w:rPr>
          <w:lang w:val="de-DE"/>
        </w:rPr>
      </w:pPr>
      <w:r>
        <w:rPr>
          <w:lang w:val="de-DE"/>
        </w:rPr>
        <w:t>C: Ja, natürlich! Ich schminke mich, nicht stark, das mag ich nicht. Mir gefallen modische Frisuren, ab und zu auch mal eine andere Farbe, was so im Trend ist.</w:t>
      </w:r>
    </w:p>
    <w:p w:rsidR="003A1F0F" w:rsidRDefault="003A1F0F">
      <w:pPr>
        <w:rPr>
          <w:lang w:val="de-DE"/>
        </w:rPr>
      </w:pPr>
      <w:r>
        <w:rPr>
          <w:lang w:val="de-DE"/>
        </w:rPr>
        <w:t>M: Gehen Sie auch gern shoppen?</w:t>
      </w:r>
    </w:p>
    <w:p w:rsidR="003A1F0F" w:rsidRDefault="003A1F0F">
      <w:pPr>
        <w:rPr>
          <w:lang w:val="de-DE"/>
        </w:rPr>
      </w:pPr>
      <w:r>
        <w:rPr>
          <w:lang w:val="de-DE"/>
        </w:rPr>
        <w:t>C: Sehr gern sogar. Bis ich 15 war, fand ich es schrecklich, weil meine Mutter mir immer kaufen wollte, was ihr gefiel. Wir haben uns meistens in den Geschäften gestritten. Dann war sie wohl zu nervig und sie hat mir das Geld gegeben, damit ich alleine gehe. Jetzt finde ich Einkaufen prima. Ich kaufe viele Klamotten.</w:t>
      </w:r>
    </w:p>
    <w:p w:rsidR="003A1F0F" w:rsidRDefault="003A1F0F">
      <w:pPr>
        <w:rPr>
          <w:lang w:val="de-DE"/>
        </w:rPr>
      </w:pPr>
      <w:r>
        <w:rPr>
          <w:lang w:val="de-DE"/>
        </w:rPr>
        <w:t>M: Und wo kaufen Sie die gewöhnlich?</w:t>
      </w:r>
    </w:p>
    <w:p w:rsidR="003A1F0F" w:rsidRDefault="003A1F0F">
      <w:pPr>
        <w:rPr>
          <w:lang w:val="de-DE"/>
        </w:rPr>
      </w:pPr>
      <w:r>
        <w:rPr>
          <w:lang w:val="de-DE"/>
        </w:rPr>
        <w:t>C: Meistens bei C</w:t>
      </w:r>
      <w:r w:rsidRPr="00792072">
        <w:rPr>
          <w:lang w:val="de-DE"/>
        </w:rPr>
        <w:t>&amp;A</w:t>
      </w:r>
      <w:r>
        <w:rPr>
          <w:lang w:val="de-DE"/>
        </w:rPr>
        <w:t>, ich liebe Kaufhäuser und die vielen Leute. Kleine Geschäfte und die teueren Shops, die finde ich nicht gut. Da stehen die Verkäufer immer neben einem und warten, dass man was kauft. Am liebsten kaufe ich übrigens Schuhe. Ich weiß gar nicht mehr wie</w:t>
      </w:r>
      <w:r w:rsidRPr="00E905C6">
        <w:rPr>
          <w:lang w:val="de-DE"/>
        </w:rPr>
        <w:t xml:space="preserve"> </w:t>
      </w:r>
      <w:r>
        <w:rPr>
          <w:lang w:val="de-DE"/>
        </w:rPr>
        <w:t>viele Paar ich schon habe. Ich habe mir mal an einem Tag vier Paar Schuhe gekauft.</w:t>
      </w:r>
    </w:p>
    <w:p w:rsidR="003A1F0F" w:rsidRDefault="003A1F0F">
      <w:pPr>
        <w:rPr>
          <w:lang w:val="de-DE"/>
        </w:rPr>
      </w:pPr>
      <w:r>
        <w:rPr>
          <w:lang w:val="de-DE"/>
        </w:rPr>
        <w:t>M: Ist Ihnen der Preis egal?</w:t>
      </w:r>
    </w:p>
    <w:p w:rsidR="003A1F0F" w:rsidRDefault="003A1F0F">
      <w:pPr>
        <w:rPr>
          <w:lang w:val="de-DE"/>
        </w:rPr>
      </w:pPr>
      <w:r>
        <w:rPr>
          <w:lang w:val="de-DE"/>
        </w:rPr>
        <w:t>C: Nein, nicht ganz. Ich gebe höchstens 100 Euro für ein Paar Schuhe aus.</w:t>
      </w:r>
    </w:p>
    <w:p w:rsidR="003A1F0F" w:rsidRDefault="003A1F0F">
      <w:pPr>
        <w:rPr>
          <w:lang w:val="de-DE"/>
        </w:rPr>
      </w:pPr>
      <w:r>
        <w:rPr>
          <w:lang w:val="de-DE"/>
        </w:rPr>
        <w:t>M: Und was geben Sie sonst für Kleidung aus?</w:t>
      </w:r>
    </w:p>
    <w:p w:rsidR="003A1F0F" w:rsidRDefault="003A1F0F">
      <w:pPr>
        <w:rPr>
          <w:lang w:val="de-DE"/>
        </w:rPr>
      </w:pPr>
      <w:r>
        <w:rPr>
          <w:lang w:val="de-DE"/>
        </w:rPr>
        <w:t>C: Also, wenn ich etwas unbedingt haben will, dann gebe ich manchmal viel Geld aus. Das können schon mal 800 Euro im Monat sein.</w:t>
      </w:r>
    </w:p>
    <w:p w:rsidR="003A1F0F" w:rsidRDefault="003A1F0F">
      <w:pPr>
        <w:rPr>
          <w:lang w:val="de-DE"/>
        </w:rPr>
      </w:pPr>
      <w:r>
        <w:rPr>
          <w:lang w:val="de-DE"/>
        </w:rPr>
        <w:t>M: Sind Sie immer zufrieden mit Ihren Einkäufen oder kaufen Sie auch manchmal etwas, was Ihnen dann zu Hause nicht mehr gefällt?</w:t>
      </w:r>
    </w:p>
    <w:p w:rsidR="003A1F0F" w:rsidRDefault="003A1F0F">
      <w:pPr>
        <w:rPr>
          <w:lang w:val="de-DE"/>
        </w:rPr>
      </w:pPr>
      <w:r>
        <w:rPr>
          <w:lang w:val="de-DE"/>
        </w:rPr>
        <w:t>C: Ja, das passiert schon mal, aber nur selten. Neulich habe ich mir zum Beispiel einen grünen Pulli gekauft und dann hat die Farbe doch nicht zu mir gepasst. Zum Glück har der nur 28 Euro gekostet.</w:t>
      </w:r>
    </w:p>
    <w:p w:rsidR="003A1F0F" w:rsidRDefault="003A1F0F">
      <w:pPr>
        <w:rPr>
          <w:lang w:val="de-DE"/>
        </w:rPr>
      </w:pPr>
      <w:r>
        <w:rPr>
          <w:lang w:val="de-DE"/>
        </w:rPr>
        <w:t>M: Ist Einkaufen für Sie dann immer ein Vergnügen?</w:t>
      </w:r>
    </w:p>
    <w:p w:rsidR="003A1F0F" w:rsidRDefault="003A1F0F">
      <w:pPr>
        <w:rPr>
          <w:lang w:val="de-DE"/>
        </w:rPr>
      </w:pPr>
      <w:r>
        <w:rPr>
          <w:lang w:val="de-DE"/>
        </w:rPr>
        <w:t>C: Also, wenn ich Hosen anprobiere, keine sitzt richtig, dann ist das richtig stressig. Oder wenn ich fünf Stunden durch die Geschäfte laufe, weil ich ein ganz bestimmtes Kleidungsstück suche und es nicht finde.</w:t>
      </w:r>
    </w:p>
    <w:p w:rsidR="003A1F0F" w:rsidRDefault="003A1F0F">
      <w:pPr>
        <w:rPr>
          <w:lang w:val="de-DE"/>
        </w:rPr>
      </w:pPr>
      <w:r>
        <w:rPr>
          <w:lang w:val="de-DE"/>
        </w:rPr>
        <w:t>M: Claudia, ich danke Ihnen für das Gespräch.</w:t>
      </w:r>
    </w:p>
    <w:p w:rsidR="003A1F0F" w:rsidRDefault="003A1F0F">
      <w:pPr>
        <w:rPr>
          <w:lang w:val="de-DE"/>
        </w:rPr>
      </w:pPr>
    </w:p>
    <w:p w:rsidR="003A1F0F" w:rsidRDefault="003A1F0F">
      <w:pPr>
        <w:rPr>
          <w:lang w:val="de-DE"/>
        </w:rPr>
      </w:pPr>
      <w:r w:rsidRPr="006F27C1">
        <w:rPr>
          <w:lang w:val="de-DE"/>
        </w:rPr>
        <w:t>(</w:t>
      </w:r>
      <w:r>
        <w:t>Пауза</w:t>
      </w:r>
      <w:r w:rsidRPr="006F27C1">
        <w:rPr>
          <w:lang w:val="de-DE"/>
        </w:rPr>
        <w:t xml:space="preserve"> 5 </w:t>
      </w:r>
      <w:r>
        <w:t>секунд</w:t>
      </w:r>
      <w:r w:rsidRPr="006F27C1">
        <w:rPr>
          <w:lang w:val="de-DE"/>
        </w:rPr>
        <w:t>)</w:t>
      </w:r>
    </w:p>
    <w:p w:rsidR="003A1F0F" w:rsidRPr="006F27C1" w:rsidRDefault="003A1F0F">
      <w:pPr>
        <w:rPr>
          <w:lang w:val="de-DE"/>
        </w:rPr>
      </w:pPr>
    </w:p>
    <w:p w:rsidR="003A1F0F" w:rsidRDefault="003A1F0F">
      <w:pPr>
        <w:rPr>
          <w:b/>
          <w:i/>
          <w:lang w:val="de-DE"/>
        </w:rPr>
      </w:pPr>
      <w:r>
        <w:rPr>
          <w:b/>
          <w:i/>
          <w:lang w:val="de-DE"/>
        </w:rPr>
        <w:t>Kontrollieren Sie Ihre Antworten. Sie haben dafür 2 Minuten Zeit.</w:t>
      </w:r>
    </w:p>
    <w:p w:rsidR="003A1F0F" w:rsidRDefault="003A1F0F">
      <w:pPr>
        <w:rPr>
          <w:lang w:val="de-DE"/>
        </w:rPr>
      </w:pPr>
      <w:r w:rsidRPr="006F27C1">
        <w:rPr>
          <w:lang w:val="de-DE"/>
        </w:rPr>
        <w:t>(</w:t>
      </w:r>
      <w:r>
        <w:t>Пауза</w:t>
      </w:r>
      <w:r w:rsidRPr="006F27C1">
        <w:rPr>
          <w:lang w:val="de-DE"/>
        </w:rPr>
        <w:t xml:space="preserve"> 2 </w:t>
      </w:r>
      <w:r>
        <w:t>минуты</w:t>
      </w:r>
      <w:r w:rsidRPr="006F27C1">
        <w:rPr>
          <w:lang w:val="de-DE"/>
        </w:rPr>
        <w:t>)</w:t>
      </w:r>
    </w:p>
    <w:p w:rsidR="003A1F0F" w:rsidRPr="006F27C1" w:rsidRDefault="003A1F0F">
      <w:pPr>
        <w:rPr>
          <w:lang w:val="de-DE"/>
        </w:rPr>
      </w:pPr>
    </w:p>
    <w:p w:rsidR="003A1F0F" w:rsidRDefault="003A1F0F">
      <w:pPr>
        <w:rPr>
          <w:b/>
          <w:i/>
          <w:lang w:val="de-DE"/>
        </w:rPr>
      </w:pPr>
      <w:r>
        <w:rPr>
          <w:b/>
          <w:i/>
          <w:lang w:val="de-DE"/>
        </w:rPr>
        <w:t>Sie hören nun den Text ein zweites Mal.</w:t>
      </w:r>
    </w:p>
    <w:p w:rsidR="003A1F0F" w:rsidRPr="004E6097" w:rsidRDefault="003A1F0F">
      <w:r w:rsidRPr="004E6097">
        <w:t>(</w:t>
      </w:r>
      <w:r>
        <w:t>Второй раз звучит</w:t>
      </w:r>
      <w:r w:rsidRPr="004E6097">
        <w:t xml:space="preserve"> </w:t>
      </w:r>
      <w:r>
        <w:t>текст</w:t>
      </w:r>
      <w:r w:rsidRPr="004E6097">
        <w:t>)</w:t>
      </w:r>
    </w:p>
    <w:p w:rsidR="003A1F0F" w:rsidRPr="004E6097" w:rsidRDefault="003A1F0F">
      <w:r w:rsidRPr="004E6097">
        <w:t>(</w:t>
      </w:r>
      <w:r>
        <w:t>Пауза</w:t>
      </w:r>
      <w:r w:rsidRPr="004E6097">
        <w:t xml:space="preserve"> 5 </w:t>
      </w:r>
      <w:r>
        <w:t>секунд</w:t>
      </w:r>
      <w:r w:rsidRPr="004E6097">
        <w:t>)</w:t>
      </w:r>
    </w:p>
    <w:p w:rsidR="003A1F0F" w:rsidRPr="004E6097" w:rsidRDefault="003A1F0F"/>
    <w:p w:rsidR="003A1F0F" w:rsidRDefault="003A1F0F">
      <w:pPr>
        <w:rPr>
          <w:b/>
          <w:i/>
          <w:lang w:val="de-DE"/>
        </w:rPr>
      </w:pPr>
      <w:r>
        <w:rPr>
          <w:b/>
          <w:i/>
          <w:lang w:val="de-DE"/>
        </w:rPr>
        <w:t>Übertragen Sie Ihre Lösungen (1 -15) auf das Antwortblatt.</w:t>
      </w:r>
      <w:r w:rsidRPr="00341821">
        <w:rPr>
          <w:b/>
          <w:i/>
          <w:lang w:val="de-DE"/>
        </w:rPr>
        <w:t xml:space="preserve"> </w:t>
      </w:r>
      <w:r>
        <w:rPr>
          <w:b/>
          <w:i/>
          <w:lang w:val="de-DE"/>
        </w:rPr>
        <w:t xml:space="preserve"> Sie haben dafür 1 Minute Zeit.</w:t>
      </w:r>
    </w:p>
    <w:p w:rsidR="003A1F0F" w:rsidRDefault="003A1F0F">
      <w:pPr>
        <w:rPr>
          <w:lang w:val="de-DE"/>
        </w:rPr>
      </w:pPr>
      <w:r>
        <w:t>(Пауза 1 минута)</w:t>
      </w:r>
    </w:p>
    <w:p w:rsidR="003A1F0F" w:rsidRPr="00341821" w:rsidRDefault="003A1F0F">
      <w:pPr>
        <w:rPr>
          <w:lang w:val="de-DE"/>
        </w:rPr>
      </w:pPr>
    </w:p>
    <w:p w:rsidR="003A1F0F" w:rsidRPr="006F27C1" w:rsidRDefault="003A1F0F">
      <w:pPr>
        <w:rPr>
          <w:b/>
          <w:i/>
          <w:lang w:val="de-DE"/>
        </w:rPr>
      </w:pPr>
      <w:r>
        <w:rPr>
          <w:b/>
          <w:i/>
          <w:lang w:val="de-DE"/>
        </w:rPr>
        <w:t xml:space="preserve">Ende Hörverstehen </w:t>
      </w:r>
    </w:p>
    <w:sectPr w:rsidR="003A1F0F" w:rsidRPr="006F27C1" w:rsidSect="000F0F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27935"/>
    <w:rsid w:val="000B6AAA"/>
    <w:rsid w:val="000D1BF7"/>
    <w:rsid w:val="000F0F96"/>
    <w:rsid w:val="001D5E3C"/>
    <w:rsid w:val="00341821"/>
    <w:rsid w:val="003A1F0F"/>
    <w:rsid w:val="004A41E7"/>
    <w:rsid w:val="004B5D70"/>
    <w:rsid w:val="004E1A8B"/>
    <w:rsid w:val="004E6097"/>
    <w:rsid w:val="00573625"/>
    <w:rsid w:val="006D2B17"/>
    <w:rsid w:val="006D2D79"/>
    <w:rsid w:val="006F27C1"/>
    <w:rsid w:val="00723833"/>
    <w:rsid w:val="00792072"/>
    <w:rsid w:val="00951D8D"/>
    <w:rsid w:val="00BB3A46"/>
    <w:rsid w:val="00C30391"/>
    <w:rsid w:val="00D27935"/>
    <w:rsid w:val="00D37F4C"/>
    <w:rsid w:val="00DE0827"/>
    <w:rsid w:val="00E172EC"/>
    <w:rsid w:val="00E66739"/>
    <w:rsid w:val="00E905C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F96"/>
    <w:pPr>
      <w:spacing w:line="276" w:lineRule="auto"/>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D2793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27935"/>
    <w:rPr>
      <w:rFonts w:ascii="Tahoma" w:hAnsi="Tahoma" w:cs="Tahoma"/>
      <w:sz w:val="16"/>
      <w:szCs w:val="16"/>
    </w:rPr>
  </w:style>
  <w:style w:type="paragraph" w:styleId="ListParagraph">
    <w:name w:val="List Paragraph"/>
    <w:basedOn w:val="Normal"/>
    <w:uiPriority w:val="99"/>
    <w:qFormat/>
    <w:rsid w:val="00D27935"/>
    <w:pPr>
      <w:spacing w:after="200"/>
      <w:ind w:left="720"/>
      <w:contextualSpacing/>
    </w:pPr>
    <w:rPr>
      <w:rFonts w:ascii="Calibri" w:hAnsi="Calibri"/>
      <w:sz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2</Pages>
  <Words>455</Words>
  <Characters>2599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Transkription des Audiotextes</dc:title>
  <dc:subject/>
  <dc:creator>User</dc:creator>
  <cp:keywords/>
  <dc:description/>
  <cp:lastModifiedBy>DOM-ПК</cp:lastModifiedBy>
  <cp:revision>5</cp:revision>
  <cp:lastPrinted>2017-10-02T11:54:00Z</cp:lastPrinted>
  <dcterms:created xsi:type="dcterms:W3CDTF">2017-10-02T18:17:00Z</dcterms:created>
  <dcterms:modified xsi:type="dcterms:W3CDTF">2017-10-18T19:34:00Z</dcterms:modified>
</cp:coreProperties>
</file>